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78B" w:rsidRDefault="00F427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17039">
        <w:rPr>
          <w:noProof/>
          <w:sz w:val="28"/>
          <w:szCs w:val="28"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" o:spid="_x0000_i1025" type="#_x0000_t75" style="width:34.5pt;height:41.25pt;visibility:visible">
            <v:imagedata r:id="rId5" o:title=""/>
          </v:shape>
        </w:pict>
      </w:r>
    </w:p>
    <w:p w:rsidR="00F4278B" w:rsidRDefault="00F4278B">
      <w:pPr>
        <w:ind w:left="-113"/>
        <w:jc w:val="center"/>
      </w:pPr>
    </w:p>
    <w:p w:rsidR="00F4278B" w:rsidRDefault="00F4278B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ГОРОДСКОГО ОКРУГА ГОРОД БУЙ</w:t>
      </w:r>
    </w:p>
    <w:p w:rsidR="00F4278B" w:rsidRDefault="00F4278B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</w:t>
      </w:r>
    </w:p>
    <w:p w:rsidR="00F4278B" w:rsidRDefault="00F4278B">
      <w:pPr>
        <w:ind w:left="-113"/>
        <w:jc w:val="center"/>
        <w:rPr>
          <w:rFonts w:ascii="Times New Roman" w:hAnsi="Times New Roman"/>
          <w:sz w:val="28"/>
          <w:szCs w:val="28"/>
        </w:rPr>
      </w:pPr>
    </w:p>
    <w:p w:rsidR="00F4278B" w:rsidRDefault="00F4278B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F4278B" w:rsidRDefault="00F4278B">
      <w:pPr>
        <w:ind w:left="-113"/>
        <w:jc w:val="center"/>
        <w:rPr>
          <w:rFonts w:ascii="Times New Roman" w:hAnsi="Times New Roman"/>
        </w:rPr>
      </w:pPr>
    </w:p>
    <w:p w:rsidR="00F4278B" w:rsidRDefault="00F4278B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A149D4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сентября 2015  года № 658</w:t>
      </w:r>
    </w:p>
    <w:p w:rsidR="00F4278B" w:rsidRDefault="00F4278B">
      <w:pPr>
        <w:ind w:firstLine="57"/>
        <w:rPr>
          <w:rFonts w:ascii="Times New Roman" w:hAnsi="Times New Roman"/>
          <w:sz w:val="28"/>
          <w:szCs w:val="28"/>
        </w:rPr>
      </w:pPr>
    </w:p>
    <w:p w:rsidR="00F4278B" w:rsidRDefault="00F4278B" w:rsidP="00A149D4">
      <w:pPr>
        <w:jc w:val="both"/>
        <w:rPr>
          <w:sz w:val="28"/>
          <w:szCs w:val="28"/>
        </w:rPr>
      </w:pPr>
      <w:r w:rsidRPr="00340A3D">
        <w:rPr>
          <w:sz w:val="28"/>
          <w:szCs w:val="28"/>
        </w:rPr>
        <w:t>О внесении изменений в постановление</w:t>
      </w:r>
    </w:p>
    <w:p w:rsidR="00F4278B" w:rsidRDefault="00F4278B" w:rsidP="00A149D4">
      <w:pPr>
        <w:jc w:val="both"/>
        <w:rPr>
          <w:sz w:val="28"/>
          <w:szCs w:val="28"/>
        </w:rPr>
      </w:pPr>
      <w:r w:rsidRPr="00340A3D">
        <w:rPr>
          <w:sz w:val="28"/>
          <w:szCs w:val="28"/>
        </w:rPr>
        <w:t xml:space="preserve">администрации городского округа </w:t>
      </w:r>
    </w:p>
    <w:p w:rsidR="00F4278B" w:rsidRDefault="00F4278B" w:rsidP="00A149D4">
      <w:pPr>
        <w:jc w:val="both"/>
        <w:rPr>
          <w:sz w:val="28"/>
          <w:szCs w:val="28"/>
        </w:rPr>
      </w:pPr>
      <w:r w:rsidRPr="00340A3D">
        <w:rPr>
          <w:sz w:val="28"/>
          <w:szCs w:val="28"/>
        </w:rPr>
        <w:t xml:space="preserve">город Буй от </w:t>
      </w:r>
      <w:r>
        <w:rPr>
          <w:sz w:val="28"/>
          <w:szCs w:val="28"/>
        </w:rPr>
        <w:t>29</w:t>
      </w:r>
      <w:r w:rsidRPr="00340A3D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340A3D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340A3D">
        <w:rPr>
          <w:sz w:val="28"/>
          <w:szCs w:val="28"/>
        </w:rPr>
        <w:t xml:space="preserve"> №</w:t>
      </w:r>
      <w:r>
        <w:rPr>
          <w:sz w:val="28"/>
          <w:szCs w:val="28"/>
        </w:rPr>
        <w:t>538</w:t>
      </w:r>
      <w:r w:rsidRPr="00340A3D">
        <w:rPr>
          <w:sz w:val="28"/>
          <w:szCs w:val="28"/>
        </w:rPr>
        <w:t xml:space="preserve"> </w:t>
      </w:r>
    </w:p>
    <w:p w:rsidR="00F4278B" w:rsidRDefault="00F4278B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4278B" w:rsidRDefault="00F4278B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В соответствии с Федеральным законом от 06 октября 2003 года          «Об общих принципах организации местного самоуправления в Российской Федерации», частью 7 статьи 168 Жилищного кодекса Российской Федерации, законом Костромской области от 25 ноября           2013 года №449-5-ЗКО «Об организации проведения капитального ремонта общего имущества в многоквартирных домах, расположенных на территории Костромской области» </w:t>
      </w:r>
    </w:p>
    <w:p w:rsidR="00F4278B" w:rsidRDefault="00F4278B" w:rsidP="00A47786">
      <w:pPr>
        <w:jc w:val="both"/>
        <w:rPr>
          <w:rFonts w:ascii="Times New Roman" w:hAnsi="Times New Roman"/>
          <w:sz w:val="28"/>
          <w:szCs w:val="28"/>
        </w:rPr>
      </w:pPr>
    </w:p>
    <w:p w:rsidR="00F4278B" w:rsidRPr="00340A3D" w:rsidRDefault="00F4278B" w:rsidP="00A149D4">
      <w:pPr>
        <w:ind w:right="380"/>
        <w:rPr>
          <w:sz w:val="28"/>
          <w:szCs w:val="28"/>
        </w:rPr>
      </w:pPr>
      <w:r w:rsidRPr="00340A3D">
        <w:rPr>
          <w:sz w:val="28"/>
          <w:szCs w:val="28"/>
        </w:rPr>
        <w:t>ПОСТАНОВЛЯЮ:</w:t>
      </w:r>
    </w:p>
    <w:p w:rsidR="00F4278B" w:rsidRPr="00340A3D" w:rsidRDefault="00F4278B" w:rsidP="00A149D4">
      <w:pPr>
        <w:ind w:right="380"/>
        <w:rPr>
          <w:sz w:val="28"/>
          <w:szCs w:val="28"/>
        </w:rPr>
      </w:pPr>
    </w:p>
    <w:p w:rsidR="00F4278B" w:rsidRDefault="00F4278B" w:rsidP="00A477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40A3D">
        <w:rPr>
          <w:sz w:val="28"/>
          <w:szCs w:val="28"/>
        </w:rPr>
        <w:t xml:space="preserve">Внести в </w:t>
      </w: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>краткосрочный план «Капитальный ремонт общего имущества многоквартирных домов, расположенных на территории городского округа город Буй Костромской области на 2016 год»</w:t>
      </w:r>
      <w:r w:rsidRPr="00340A3D">
        <w:rPr>
          <w:sz w:val="28"/>
          <w:szCs w:val="28"/>
        </w:rPr>
        <w:t>, утвержденн</w:t>
      </w:r>
      <w:r>
        <w:rPr>
          <w:sz w:val="28"/>
          <w:szCs w:val="28"/>
        </w:rPr>
        <w:t>ый</w:t>
      </w:r>
      <w:r w:rsidRPr="00340A3D">
        <w:rPr>
          <w:sz w:val="28"/>
          <w:szCs w:val="28"/>
        </w:rPr>
        <w:t xml:space="preserve"> постановлением администрации городского округа город Буй Костромской области от </w:t>
      </w:r>
      <w:r>
        <w:rPr>
          <w:sz w:val="28"/>
          <w:szCs w:val="28"/>
        </w:rPr>
        <w:t>29</w:t>
      </w:r>
      <w:r w:rsidRPr="00340A3D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340A3D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340A3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538 </w:t>
      </w:r>
      <w:r w:rsidRPr="00340A3D">
        <w:rPr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  утверждении  краткосрочного плана «Капитальный ремонт общего имущества многоквартирных  домов, расположенных на территории городского   округа   город Буй Костромской области на 2016 год»</w:t>
      </w:r>
      <w:r w:rsidRPr="00340A3D">
        <w:rPr>
          <w:sz w:val="28"/>
          <w:szCs w:val="28"/>
        </w:rPr>
        <w:t>», следующие изменения:</w:t>
      </w:r>
    </w:p>
    <w:p w:rsidR="00F4278B" w:rsidRPr="00320312" w:rsidRDefault="00F4278B" w:rsidP="00A47786">
      <w:pPr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20312">
        <w:rPr>
          <w:sz w:val="28"/>
          <w:szCs w:val="28"/>
        </w:rPr>
        <w:t>) приложение №1 изложить в новой редакции согласно приложению №</w:t>
      </w:r>
      <w:r>
        <w:rPr>
          <w:sz w:val="28"/>
          <w:szCs w:val="28"/>
        </w:rPr>
        <w:t>1</w:t>
      </w:r>
      <w:r w:rsidRPr="00320312">
        <w:rPr>
          <w:sz w:val="28"/>
          <w:szCs w:val="28"/>
        </w:rPr>
        <w:t xml:space="preserve"> к настоящему постановлению;</w:t>
      </w:r>
    </w:p>
    <w:p w:rsidR="00F4278B" w:rsidRPr="00320312" w:rsidRDefault="00F4278B" w:rsidP="00A47786">
      <w:pPr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320312">
        <w:rPr>
          <w:sz w:val="28"/>
          <w:szCs w:val="28"/>
        </w:rPr>
        <w:t>) приложение №2 изложить в новой редакции согласно приложению №</w:t>
      </w:r>
      <w:r>
        <w:rPr>
          <w:sz w:val="28"/>
          <w:szCs w:val="28"/>
        </w:rPr>
        <w:t>2</w:t>
      </w:r>
      <w:r w:rsidRPr="00320312">
        <w:rPr>
          <w:sz w:val="28"/>
          <w:szCs w:val="28"/>
        </w:rPr>
        <w:t xml:space="preserve"> к настоящему постановлению;</w:t>
      </w:r>
    </w:p>
    <w:p w:rsidR="00F4278B" w:rsidRPr="00320312" w:rsidRDefault="00F4278B" w:rsidP="00A47786">
      <w:pPr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20312">
        <w:rPr>
          <w:sz w:val="28"/>
          <w:szCs w:val="28"/>
        </w:rPr>
        <w:t>) приложение №3 изложить в новой редакции согласно приложению №</w:t>
      </w:r>
      <w:r>
        <w:rPr>
          <w:sz w:val="28"/>
          <w:szCs w:val="28"/>
        </w:rPr>
        <w:t>3</w:t>
      </w:r>
      <w:r w:rsidRPr="00320312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постановлению.</w:t>
      </w:r>
    </w:p>
    <w:p w:rsidR="00F4278B" w:rsidRPr="00320312" w:rsidRDefault="00F4278B" w:rsidP="00A47786">
      <w:pPr>
        <w:ind w:right="-2" w:firstLine="708"/>
        <w:jc w:val="both"/>
        <w:rPr>
          <w:sz w:val="28"/>
          <w:szCs w:val="28"/>
        </w:rPr>
      </w:pPr>
      <w:r w:rsidRPr="00320312">
        <w:rPr>
          <w:sz w:val="28"/>
          <w:szCs w:val="28"/>
        </w:rPr>
        <w:t>2. Контроль за исполнением настоящего постановления оставляю за собой.</w:t>
      </w:r>
    </w:p>
    <w:p w:rsidR="00F4278B" w:rsidRPr="00320312" w:rsidRDefault="00F4278B" w:rsidP="00A47786">
      <w:pPr>
        <w:ind w:left="360" w:right="380" w:firstLine="348"/>
        <w:jc w:val="both"/>
        <w:rPr>
          <w:sz w:val="28"/>
          <w:szCs w:val="28"/>
        </w:rPr>
      </w:pPr>
      <w:r w:rsidRPr="00320312">
        <w:rPr>
          <w:sz w:val="28"/>
          <w:szCs w:val="28"/>
        </w:rPr>
        <w:t>3. Постановление вступает в силу со дня его подписания.</w:t>
      </w:r>
    </w:p>
    <w:p w:rsidR="00F4278B" w:rsidRPr="00340A3D" w:rsidRDefault="00F4278B" w:rsidP="00A47786">
      <w:pPr>
        <w:ind w:firstLine="709"/>
        <w:jc w:val="both"/>
        <w:rPr>
          <w:sz w:val="28"/>
          <w:szCs w:val="28"/>
        </w:rPr>
      </w:pPr>
    </w:p>
    <w:p w:rsidR="00F4278B" w:rsidRDefault="00F4278B">
      <w:pPr>
        <w:ind w:firstLine="57"/>
        <w:jc w:val="both"/>
      </w:pPr>
    </w:p>
    <w:p w:rsidR="00F4278B" w:rsidRDefault="00F427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F4278B" w:rsidRDefault="00F427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Буй                                                     И.А. Ральников</w:t>
      </w:r>
    </w:p>
    <w:p w:rsidR="00F4278B" w:rsidRDefault="00F4278B">
      <w:pPr>
        <w:ind w:firstLine="57"/>
        <w:jc w:val="both"/>
      </w:pPr>
    </w:p>
    <w:p w:rsidR="00F4278B" w:rsidRDefault="00F427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Исполнитель:                                                 ______________ И.В. Соловьева</w:t>
      </w:r>
    </w:p>
    <w:p w:rsidR="00F4278B" w:rsidRDefault="00F4278B">
      <w:pPr>
        <w:jc w:val="both"/>
      </w:pPr>
    </w:p>
    <w:p w:rsidR="00F4278B" w:rsidRDefault="00F4278B">
      <w:pPr>
        <w:jc w:val="both"/>
      </w:pPr>
    </w:p>
    <w:p w:rsidR="00F4278B" w:rsidRDefault="00F427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заместитель главы </w:t>
      </w:r>
    </w:p>
    <w:p w:rsidR="00F4278B" w:rsidRDefault="00F427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               ________________ А.В. Ягодин</w:t>
      </w:r>
    </w:p>
    <w:p w:rsidR="00F4278B" w:rsidRDefault="00F427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Буй</w:t>
      </w:r>
    </w:p>
    <w:p w:rsidR="00F4278B" w:rsidRDefault="00F4278B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F4278B" w:rsidRDefault="00F4278B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F4278B" w:rsidRDefault="00F4278B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начальника юридического </w:t>
      </w:r>
    </w:p>
    <w:p w:rsidR="00F4278B" w:rsidRDefault="00F4278B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администрации городского          ________________Н.Б. Коновалова</w:t>
      </w:r>
    </w:p>
    <w:p w:rsidR="00F4278B" w:rsidRDefault="00F4278B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город Буй</w:t>
      </w:r>
    </w:p>
    <w:p w:rsidR="00F4278B" w:rsidRDefault="00F4278B">
      <w:pPr>
        <w:ind w:firstLine="57"/>
        <w:jc w:val="both"/>
      </w:pPr>
    </w:p>
    <w:p w:rsidR="00F4278B" w:rsidRDefault="00F4278B">
      <w:pPr>
        <w:jc w:val="both"/>
      </w:pPr>
    </w:p>
    <w:p w:rsidR="00F4278B" w:rsidRDefault="00F427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 делами администрации</w:t>
      </w:r>
    </w:p>
    <w:p w:rsidR="00F4278B" w:rsidRDefault="00F4278B">
      <w:pPr>
        <w:ind w:left="-170"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городского округа город Буй                      ________________ Г.А. Смирнова</w:t>
      </w: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  <w:bookmarkStart w:id="0" w:name="__DdeLink__49_315631717"/>
      <w:bookmarkEnd w:id="0"/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 w:firstLine="57"/>
        <w:jc w:val="both"/>
      </w:pPr>
    </w:p>
    <w:p w:rsidR="00F4278B" w:rsidRDefault="00F4278B">
      <w:pPr>
        <w:ind w:left="-170"/>
        <w:jc w:val="both"/>
      </w:pPr>
    </w:p>
    <w:sectPr w:rsidR="00F4278B" w:rsidSect="00D04815">
      <w:pgSz w:w="11906" w:h="16838"/>
      <w:pgMar w:top="945" w:right="1121" w:bottom="983" w:left="168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05594"/>
    <w:multiLevelType w:val="hybridMultilevel"/>
    <w:tmpl w:val="E122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815"/>
    <w:rsid w:val="00206E89"/>
    <w:rsid w:val="00320312"/>
    <w:rsid w:val="00340A3D"/>
    <w:rsid w:val="003622FD"/>
    <w:rsid w:val="003A12DF"/>
    <w:rsid w:val="0044651A"/>
    <w:rsid w:val="004A1530"/>
    <w:rsid w:val="006C41A8"/>
    <w:rsid w:val="00723A9D"/>
    <w:rsid w:val="00820CF1"/>
    <w:rsid w:val="0093669D"/>
    <w:rsid w:val="00A149D4"/>
    <w:rsid w:val="00A23C01"/>
    <w:rsid w:val="00A47786"/>
    <w:rsid w:val="00B214D0"/>
    <w:rsid w:val="00B54CEF"/>
    <w:rsid w:val="00CA136A"/>
    <w:rsid w:val="00D04815"/>
    <w:rsid w:val="00D17039"/>
    <w:rsid w:val="00D67566"/>
    <w:rsid w:val="00EC0633"/>
    <w:rsid w:val="00F34B6E"/>
    <w:rsid w:val="00F4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815"/>
    <w:pPr>
      <w:widowControl w:val="0"/>
      <w:suppressAutoHyphens/>
      <w:overflowPunct w:val="0"/>
    </w:pPr>
    <w:rPr>
      <w:color w:val="00000A"/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4815"/>
    <w:pPr>
      <w:keepNext/>
      <w:jc w:val="center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4CEF"/>
    <w:rPr>
      <w:rFonts w:ascii="Cambria" w:hAnsi="Cambria" w:cs="Mangal"/>
      <w:b/>
      <w:bCs/>
      <w:color w:val="00000A"/>
      <w:kern w:val="32"/>
      <w:sz w:val="29"/>
      <w:szCs w:val="29"/>
      <w:lang w:eastAsia="zh-CN" w:bidi="hi-IN"/>
    </w:rPr>
  </w:style>
  <w:style w:type="character" w:customStyle="1" w:styleId="-">
    <w:name w:val="Интернет-ссылка"/>
    <w:uiPriority w:val="99"/>
    <w:rsid w:val="00D04815"/>
    <w:rPr>
      <w:color w:val="000080"/>
      <w:u w:val="single"/>
    </w:rPr>
  </w:style>
  <w:style w:type="character" w:customStyle="1" w:styleId="WW8Num17z0">
    <w:name w:val="WW8Num17z0"/>
    <w:uiPriority w:val="99"/>
    <w:rsid w:val="00D04815"/>
    <w:rPr>
      <w:sz w:val="20"/>
    </w:rPr>
  </w:style>
  <w:style w:type="character" w:customStyle="1" w:styleId="WW8Num17z1">
    <w:name w:val="WW8Num17z1"/>
    <w:uiPriority w:val="99"/>
    <w:rsid w:val="00D04815"/>
  </w:style>
  <w:style w:type="character" w:customStyle="1" w:styleId="WW8Num17z2">
    <w:name w:val="WW8Num17z2"/>
    <w:uiPriority w:val="99"/>
    <w:rsid w:val="00D04815"/>
  </w:style>
  <w:style w:type="character" w:customStyle="1" w:styleId="WW8Num17z3">
    <w:name w:val="WW8Num17z3"/>
    <w:uiPriority w:val="99"/>
    <w:rsid w:val="00D04815"/>
  </w:style>
  <w:style w:type="character" w:customStyle="1" w:styleId="WW8Num17z4">
    <w:name w:val="WW8Num17z4"/>
    <w:uiPriority w:val="99"/>
    <w:rsid w:val="00D04815"/>
  </w:style>
  <w:style w:type="character" w:customStyle="1" w:styleId="WW8Num17z5">
    <w:name w:val="WW8Num17z5"/>
    <w:uiPriority w:val="99"/>
    <w:rsid w:val="00D04815"/>
  </w:style>
  <w:style w:type="character" w:customStyle="1" w:styleId="WW8Num17z6">
    <w:name w:val="WW8Num17z6"/>
    <w:uiPriority w:val="99"/>
    <w:rsid w:val="00D04815"/>
  </w:style>
  <w:style w:type="character" w:customStyle="1" w:styleId="WW8Num17z7">
    <w:name w:val="WW8Num17z7"/>
    <w:uiPriority w:val="99"/>
    <w:rsid w:val="00D04815"/>
  </w:style>
  <w:style w:type="character" w:customStyle="1" w:styleId="WW8Num17z8">
    <w:name w:val="WW8Num17z8"/>
    <w:uiPriority w:val="99"/>
    <w:rsid w:val="00D04815"/>
  </w:style>
  <w:style w:type="paragraph" w:customStyle="1" w:styleId="a">
    <w:name w:val="Заголовок"/>
    <w:basedOn w:val="Normal"/>
    <w:next w:val="BodyText"/>
    <w:uiPriority w:val="99"/>
    <w:rsid w:val="00D04815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04815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54CEF"/>
    <w:rPr>
      <w:rFonts w:cs="Mangal"/>
      <w:color w:val="00000A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04815"/>
  </w:style>
  <w:style w:type="paragraph" w:styleId="Title">
    <w:name w:val="Title"/>
    <w:basedOn w:val="Normal"/>
    <w:link w:val="TitleChar"/>
    <w:uiPriority w:val="99"/>
    <w:qFormat/>
    <w:rsid w:val="00D04815"/>
    <w:pPr>
      <w:suppressLineNumbers/>
      <w:spacing w:before="120" w:after="120"/>
    </w:pPr>
    <w:rPr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B54CEF"/>
    <w:rPr>
      <w:rFonts w:ascii="Cambria" w:hAnsi="Cambria" w:cs="Mangal"/>
      <w:b/>
      <w:bCs/>
      <w:color w:val="00000A"/>
      <w:kern w:val="28"/>
      <w:sz w:val="29"/>
      <w:szCs w:val="29"/>
      <w:lang w:eastAsia="zh-CN" w:bidi="hi-IN"/>
    </w:rPr>
  </w:style>
  <w:style w:type="paragraph" w:styleId="Index1">
    <w:name w:val="index 1"/>
    <w:basedOn w:val="Normal"/>
    <w:next w:val="Normal"/>
    <w:autoRedefine/>
    <w:uiPriority w:val="99"/>
    <w:semiHidden/>
    <w:rsid w:val="003A12DF"/>
    <w:pPr>
      <w:ind w:left="240" w:hanging="240"/>
    </w:pPr>
  </w:style>
  <w:style w:type="paragraph" w:styleId="IndexHeading">
    <w:name w:val="index heading"/>
    <w:basedOn w:val="Normal"/>
    <w:uiPriority w:val="99"/>
    <w:rsid w:val="00D04815"/>
    <w:pPr>
      <w:suppressLineNumbers/>
    </w:pPr>
  </w:style>
  <w:style w:type="paragraph" w:customStyle="1" w:styleId="a0">
    <w:name w:val="Содержимое врезки"/>
    <w:basedOn w:val="Normal"/>
    <w:uiPriority w:val="99"/>
    <w:rsid w:val="00D04815"/>
  </w:style>
  <w:style w:type="paragraph" w:styleId="BalloonText">
    <w:name w:val="Balloon Text"/>
    <w:basedOn w:val="Normal"/>
    <w:link w:val="BalloonTextChar"/>
    <w:uiPriority w:val="99"/>
    <w:semiHidden/>
    <w:rsid w:val="00A477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7039"/>
    <w:rPr>
      <w:rFonts w:ascii="Times New Roman" w:hAnsi="Times New Roman" w:cs="Mangal"/>
      <w:color w:val="00000A"/>
      <w:sz w:val="2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2</Pages>
  <Words>327</Words>
  <Characters>1867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 </dc:creator>
  <cp:keywords/>
  <dc:description/>
  <cp:lastModifiedBy>ййй</cp:lastModifiedBy>
  <cp:revision>5</cp:revision>
  <cp:lastPrinted>2015-09-18T09:38:00Z</cp:lastPrinted>
  <dcterms:created xsi:type="dcterms:W3CDTF">2015-05-05T14:01:00Z</dcterms:created>
  <dcterms:modified xsi:type="dcterms:W3CDTF">2015-09-18T09:38:00Z</dcterms:modified>
</cp:coreProperties>
</file>